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291F2" w14:textId="6314EAD0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C02C68">
        <w:rPr>
          <w:rFonts w:cs="Arial"/>
          <w:b/>
          <w:sz w:val="24"/>
          <w:szCs w:val="24"/>
        </w:rPr>
        <w:t>96e</w:t>
      </w:r>
      <w:r>
        <w:rPr>
          <w:b/>
          <w:i/>
          <w:sz w:val="28"/>
        </w:rPr>
        <w:tab/>
        <w:t>R5-22</w:t>
      </w:r>
      <w:r w:rsidR="00796660">
        <w:rPr>
          <w:b/>
          <w:i/>
          <w:sz w:val="28"/>
        </w:rPr>
        <w:t>4494</w:t>
      </w:r>
    </w:p>
    <w:p w14:paraId="4BD5D325" w14:textId="6D95435E" w:rsidR="00E61721" w:rsidRDefault="00C02C68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C02C68">
        <w:rPr>
          <w:rFonts w:ascii="Arial" w:hAnsi="Arial" w:cs="Arial"/>
          <w:b/>
          <w:bCs/>
          <w:sz w:val="24"/>
          <w:lang w:val="it-IT"/>
        </w:rPr>
        <w:t>Electronic Meeting</w:t>
      </w:r>
      <w:r w:rsidR="00855FB7"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lang w:val="it-IT"/>
        </w:rPr>
        <w:t>15th – 26th</w:t>
      </w:r>
      <w:r w:rsidR="00855FB7"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lang w:val="it-IT"/>
        </w:rPr>
        <w:t>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6423CA23" w:rsidR="00E61721" w:rsidRDefault="00855FB7" w:rsidP="00C02C68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820927">
              <w:t xml:space="preserve">PC2 of n77, </w:t>
            </w:r>
            <w:r w:rsidR="00C02C68">
              <w:t>DC_2A_n77A, DC_5A_n77A, DC_13A_n77A, DC_66A_n77A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787A085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6B97B833" w:rsidR="00E61721" w:rsidRDefault="00C02C68">
            <w:pPr>
              <w:pStyle w:val="CRCoverPage"/>
              <w:spacing w:after="0"/>
              <w:ind w:left="100"/>
            </w:pPr>
            <w:r>
              <w:t>07-29-2022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2C12F657" w:rsidR="00E61721" w:rsidRDefault="003229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700340B9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767B71BC" w:rsidR="00E61721" w:rsidRDefault="00C02C68">
            <w:pPr>
              <w:pStyle w:val="CRCoverPage"/>
              <w:spacing w:after="0"/>
              <w:rPr>
                <w:b/>
                <w:caps/>
              </w:rPr>
            </w:pPr>
            <w:r>
              <w:t>DC_2A_n77A, DC_5A_n77A, DC_13A_n77A, DC_66A_n77A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66DFB22F" w:rsidR="00E61721" w:rsidRDefault="006040AC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has already been completed during last RAN5 meeting.</w:t>
            </w:r>
            <w:bookmarkStart w:id="1" w:name="_GoBack"/>
            <w:bookmarkEnd w:id="1"/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AFCA6C" w14:textId="77777777" w:rsidR="00C1042C" w:rsidRDefault="00C1042C">
      <w:pPr>
        <w:spacing w:after="0"/>
      </w:pPr>
      <w:r>
        <w:separator/>
      </w:r>
    </w:p>
  </w:endnote>
  <w:endnote w:type="continuationSeparator" w:id="0">
    <w:p w14:paraId="2E303185" w14:textId="77777777" w:rsidR="00C1042C" w:rsidRDefault="00C104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0F1EBE" w14:textId="77777777" w:rsidR="00C1042C" w:rsidRDefault="00C1042C">
      <w:pPr>
        <w:spacing w:after="0"/>
      </w:pPr>
      <w:r>
        <w:separator/>
      </w:r>
    </w:p>
  </w:footnote>
  <w:footnote w:type="continuationSeparator" w:id="0">
    <w:p w14:paraId="4F3095AA" w14:textId="77777777" w:rsidR="00C1042C" w:rsidRDefault="00C104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06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6EF4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40AC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6660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0927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C6E48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FF9"/>
    <w:rsid w:val="00C062D0"/>
    <w:rsid w:val="00C1042C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3FD1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C7BD8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0BA6DCA-683B-41C4-A728-D063323D4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3</cp:revision>
  <cp:lastPrinted>2020-02-05T15:54:00Z</cp:lastPrinted>
  <dcterms:created xsi:type="dcterms:W3CDTF">2022-08-04T20:47:00Z</dcterms:created>
  <dcterms:modified xsi:type="dcterms:W3CDTF">2022-08-26T18:40:00Z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